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Havering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Havering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Havering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Havering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Havering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Havering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44.0% </w:t>
      </w:r>
      <w:r w:rsidRPr="004747BF">
        <w:rPr>
          <w:rFonts w:ascii="Libre Franklin Light" w:eastAsia="Times New Roman" w:hAnsi="Libre Franklin Light" w:cs="Calibri Light"/>
        </w:rPr>
        <w:t xml:space="preserve">of those respondents classified as PGSI 8+ in Havering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Havering is estimated to be </w:t>
      </w:r>
      <w:r w:rsidRPr="00773DF7">
        <w:rPr>
          <w:rFonts w:ascii="Libre Franklin Light" w:eastAsia="Times New Roman" w:hAnsi="Libre Franklin Light" w:cs="Calibri Light"/>
          <w:b/>
          <w:bCs/>
          <w:color w:val="C45911" w:themeColor="accent2" w:themeShade="BF"/>
        </w:rPr>
        <w:t xml:space="preserve">£4,527,384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Havering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Havering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Havering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Havering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ver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Havering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ver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Havering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Havering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ver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Havering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Havering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Havering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Havering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Havering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Havering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£4,527,384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Havering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£73,744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£1,525,060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£109,250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£30,727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£56,332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£2,732,271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£4,527,384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Havering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Havering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Havering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Havering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Havering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Havering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Havering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Havering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Havering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Havering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Havering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Havering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5D4A9F1-F14E-4736-A85D-C84A37A9B0E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